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D22" w:rsidRDefault="00FB7D22" w:rsidP="00FB7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SCALWRA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FB7D22" w:rsidRDefault="00FB7D22" w:rsidP="00FB7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7D22" w:rsidRDefault="00FB7D22" w:rsidP="00FB7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7D22" w:rsidRDefault="00FB7D22" w:rsidP="00FB7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Penrith, Cumberland,</w:t>
      </w:r>
    </w:p>
    <w:p w:rsidR="00FB7D22" w:rsidRDefault="00FB7D22" w:rsidP="00FB7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Richard Skelton(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d.1432)(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FB7D22" w:rsidRDefault="00FB7D22" w:rsidP="00FB7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24-39)</w:t>
      </w:r>
    </w:p>
    <w:p w:rsidR="00FB7D22" w:rsidRDefault="00FB7D22" w:rsidP="00FB7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7D22" w:rsidRDefault="00FB7D22" w:rsidP="00FB7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7D22" w:rsidRPr="00DE5A5B" w:rsidRDefault="00FB7D22" w:rsidP="00FB7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2016</w:t>
      </w:r>
    </w:p>
    <w:p w:rsidR="006B2F86" w:rsidRPr="00FB7D22" w:rsidRDefault="00FB7D2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B7D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D22" w:rsidRDefault="00FB7D22" w:rsidP="00E71FC3">
      <w:pPr>
        <w:spacing w:after="0" w:line="240" w:lineRule="auto"/>
      </w:pPr>
      <w:r>
        <w:separator/>
      </w:r>
    </w:p>
  </w:endnote>
  <w:endnote w:type="continuationSeparator" w:id="0">
    <w:p w:rsidR="00FB7D22" w:rsidRDefault="00FB7D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D22" w:rsidRDefault="00FB7D22" w:rsidP="00E71FC3">
      <w:pPr>
        <w:spacing w:after="0" w:line="240" w:lineRule="auto"/>
      </w:pPr>
      <w:r>
        <w:separator/>
      </w:r>
    </w:p>
  </w:footnote>
  <w:footnote w:type="continuationSeparator" w:id="0">
    <w:p w:rsidR="00FB7D22" w:rsidRDefault="00FB7D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D22"/>
    <w:rsid w:val="00AB52E8"/>
    <w:rsid w:val="00B16D3F"/>
    <w:rsid w:val="00E71FC3"/>
    <w:rsid w:val="00EF4813"/>
    <w:rsid w:val="00FB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35D1C"/>
  <w15:chartTrackingRefBased/>
  <w15:docId w15:val="{2EA81CFD-6E76-4796-BA5C-E8B56EB5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2016-03-06T20:37:00Z</dcterms:created>
  <dcterms:modified xsi:type="dcterms:W3CDTF">2016-03-06T20:38:00Z</dcterms:modified>
</cp:coreProperties>
</file>